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518BF" w14:textId="77777777" w:rsidR="00AA0690" w:rsidRDefault="00AA0690" w:rsidP="00AA06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SWYFT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fl.1413)</w:t>
      </w:r>
    </w:p>
    <w:p w14:paraId="3C533D37" w14:textId="77777777" w:rsidR="00AA0690" w:rsidRDefault="00AA0690" w:rsidP="00AA06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603B20" w14:textId="77777777" w:rsidR="00AA0690" w:rsidRDefault="00AA0690" w:rsidP="00AA06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C913CA" w14:textId="77777777" w:rsidR="00AA0690" w:rsidRDefault="00AA0690" w:rsidP="00AA06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Oct.1413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Everdon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4B090C11" w14:textId="77777777" w:rsidR="00AA0690" w:rsidRDefault="00AA0690" w:rsidP="00AA06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Northamptonshire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into lands of Sir William </w:t>
      </w:r>
      <w:proofErr w:type="spellStart"/>
      <w:r w:rsidRPr="00E067EB">
        <w:rPr>
          <w:rFonts w:ascii="Times New Roman" w:hAnsi="Times New Roman" w:cs="Times New Roman"/>
          <w:sz w:val="24"/>
          <w:szCs w:val="24"/>
        </w:rPr>
        <w:t>Brantyngham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3520C04B" w14:textId="77777777" w:rsidR="00AA0690" w:rsidRDefault="00AA0690" w:rsidP="00AA06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20-44)</w:t>
      </w:r>
    </w:p>
    <w:p w14:paraId="447DC819" w14:textId="77777777" w:rsidR="00AA0690" w:rsidRDefault="00AA0690" w:rsidP="00AA06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725288" w14:textId="77777777" w:rsidR="00AA0690" w:rsidRDefault="00AA0690" w:rsidP="00AA06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D4F104" w14:textId="77777777" w:rsidR="00AA0690" w:rsidRPr="00E067EB" w:rsidRDefault="00AA0690" w:rsidP="00AA06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September 2021</w:t>
      </w:r>
    </w:p>
    <w:p w14:paraId="7F20A894" w14:textId="382EF67A" w:rsidR="00BA00AB" w:rsidRPr="00AA0690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AA069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39E42" w14:textId="77777777" w:rsidR="00AA0690" w:rsidRDefault="00AA0690" w:rsidP="009139A6">
      <w:r>
        <w:separator/>
      </w:r>
    </w:p>
  </w:endnote>
  <w:endnote w:type="continuationSeparator" w:id="0">
    <w:p w14:paraId="59F97306" w14:textId="77777777" w:rsidR="00AA0690" w:rsidRDefault="00AA069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44F0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E130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B227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027BC" w14:textId="77777777" w:rsidR="00AA0690" w:rsidRDefault="00AA0690" w:rsidP="009139A6">
      <w:r>
        <w:separator/>
      </w:r>
    </w:p>
  </w:footnote>
  <w:footnote w:type="continuationSeparator" w:id="0">
    <w:p w14:paraId="600F4D3C" w14:textId="77777777" w:rsidR="00AA0690" w:rsidRDefault="00AA069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B14B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392D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E10C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0690"/>
    <w:rsid w:val="000666E0"/>
    <w:rsid w:val="002510B7"/>
    <w:rsid w:val="005C130B"/>
    <w:rsid w:val="00826F5C"/>
    <w:rsid w:val="009139A6"/>
    <w:rsid w:val="009448BB"/>
    <w:rsid w:val="00A3176C"/>
    <w:rsid w:val="00AA0690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2801F5"/>
  <w15:chartTrackingRefBased/>
  <w15:docId w15:val="{A1D47E9F-65E5-48A7-9475-B26F9E4A4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2021-09-23T18:18:00Z</dcterms:created>
  <dcterms:modified xsi:type="dcterms:W3CDTF">2021-09-23T18:18:00Z</dcterms:modified>
</cp:coreProperties>
</file>